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E5D3D" w:rsidP="00BE5D3D" w:rsidRDefault="00BE5D3D" w14:paraId="8ac4846" w14:textId="8ac4846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 St-4635/2016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center"/>
      </w:pPr>
      <w:r>
        <w:t>Z A P I S N I K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ab/>
        <w:t xml:space="preserve">Sastavljen kod Trgovačkog suda u Zagrebu, Stalna služba u Karlovcu, Karlovac, Trg hrvatskih branitelja 1/II, sa Skupštine vjerovnika u stečajnom postupku nad stečajnim dužnikom </w:t>
      </w:r>
      <w:r w:rsidRPr="00CD4ECF" w:rsidR="00CD4ECF">
        <w:t>NAPRIJED INFO d.o.o. u stečaju, OIB 54131174730, Zagreb, Kopačevski put 1/C</w:t>
      </w:r>
      <w:r w:rsidRPr="00994191">
        <w:t>,</w:t>
      </w:r>
      <w:r>
        <w:t xml:space="preserve"> održane </w:t>
      </w:r>
      <w:r w:rsidR="00CD4ECF">
        <w:t>26. siječnja</w:t>
      </w:r>
      <w:r>
        <w:t xml:space="preserve"> 202</w:t>
      </w:r>
      <w:r w:rsidR="00CD4ECF">
        <w:t>1</w:t>
      </w:r>
      <w:r>
        <w:t>.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>Nazočni od strane suda:</w:t>
      </w:r>
    </w:p>
    <w:p w:rsidR="00BE5D3D" w:rsidP="00BE5D3D" w:rsidRDefault="00BE5D3D">
      <w:pPr>
        <w:jc w:val="both"/>
      </w:pPr>
      <w:r>
        <w:t>Suzana Ivanović, stečajni sudac</w:t>
      </w:r>
    </w:p>
    <w:p w:rsidR="00BE5D3D" w:rsidP="00BE5D3D" w:rsidRDefault="00BE5D3D">
      <w:pPr>
        <w:jc w:val="both"/>
      </w:pPr>
      <w:r>
        <w:t>Kristina Jugović, zapisničar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 xml:space="preserve">Ročište započelo u </w:t>
      </w:r>
      <w:r w:rsidR="00AD460D">
        <w:t>10</w:t>
      </w:r>
      <w:r>
        <w:t>,</w:t>
      </w:r>
      <w:r w:rsidR="00AD460D">
        <w:t>0</w:t>
      </w:r>
      <w:r>
        <w:t>0 sati.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ab/>
        <w:t xml:space="preserve">Utvrđuje se da je pristupila stečajna upraviteljica </w:t>
      </w:r>
      <w:r w:rsidR="00CD4ECF">
        <w:t>Antonia Selak</w:t>
      </w:r>
      <w:r>
        <w:t>.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>Utvrđuje se da su pristupili:</w:t>
      </w:r>
    </w:p>
    <w:p w:rsidR="00BE5D3D" w:rsidP="00CD4ECF" w:rsidRDefault="00CD4ECF">
      <w:pPr>
        <w:jc w:val="both"/>
      </w:pPr>
      <w:r>
        <w:t>- za vjerovnika RH, Ministarstvo financija, Porezna uprava</w:t>
      </w:r>
      <w:r w:rsidR="00043462">
        <w:t xml:space="preserve">, visina utvrđene tražbine u iznosu od </w:t>
      </w:r>
      <w:r w:rsidR="00810FD1">
        <w:t>111.665,84 k</w:t>
      </w:r>
      <w:r w:rsidR="003F6236">
        <w:t>n, 1.043.937,06 kn i</w:t>
      </w:r>
      <w:r w:rsidR="00810FD1">
        <w:t xml:space="preserve"> 1.371.341,67 kn</w:t>
      </w:r>
      <w:r>
        <w:t xml:space="preserve"> – Željka Matić Zaborski, zamjenica ŽDO u Karlovcu</w:t>
      </w:r>
    </w:p>
    <w:p w:rsidR="00CD4ECF" w:rsidP="00CD4ECF" w:rsidRDefault="003F6236">
      <w:pPr>
        <w:jc w:val="both"/>
      </w:pPr>
      <w:r>
        <w:t>- za HRVATSKE ŠUME</w:t>
      </w:r>
      <w:r w:rsidR="004B59F1">
        <w:t xml:space="preserve">, utvrđena tražbina u iznosu od </w:t>
      </w:r>
      <w:r w:rsidR="00604256">
        <w:t>9.278,15 kn</w:t>
      </w:r>
      <w:r w:rsidRPr="009E1106" w:rsidR="009E1106">
        <w:t>– Nikola Horvat odvjetnik iz Karlovca iz OD Rožman i Orebić, zamjenička punomoć u spisu, u zamjeni za odvjetnicu Vlatku Klišanin, iz ZOU Klišanin i partneri</w:t>
      </w:r>
    </w:p>
    <w:p w:rsidR="00CD4ECF" w:rsidP="00CD4ECF" w:rsidRDefault="00CD4ECF">
      <w:pPr>
        <w:jc w:val="both"/>
      </w:pPr>
    </w:p>
    <w:p w:rsidR="00604256" w:rsidP="00CD4ECF" w:rsidRDefault="00604256">
      <w:pPr>
        <w:jc w:val="both"/>
      </w:pPr>
    </w:p>
    <w:p w:rsidR="00BE5D3D" w:rsidP="00BE5D3D" w:rsidRDefault="00BE5D3D">
      <w:pPr>
        <w:ind w:firstLine="708"/>
        <w:jc w:val="both"/>
      </w:pPr>
      <w:r>
        <w:t>DNEVNI RED: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</w:p>
    <w:p w:rsidR="00604256" w:rsidP="00604256" w:rsidRDefault="00B2598A">
      <w:pPr>
        <w:jc w:val="both"/>
      </w:pPr>
      <w:r>
        <w:t>1</w:t>
      </w:r>
      <w:r w:rsidR="00632F05">
        <w:t>.</w:t>
      </w:r>
      <w:r w:rsidR="00604256">
        <w:t xml:space="preserve"> Donošenje odluke o pokretanju parničnog postupka protiv Željka Stanića radi pobijanja pravne radnje dužnika, i to propuštanje davanja očitovanja od strane stečajnog dužnika u roku od 30 dana od dana poziva javnog bilježnika Branka Jakića na temelju pisanog zahtjeva predlagatelja osiguranja od 31. svibnja 2013., kojim se dužnik trebao izjasniti:</w:t>
      </w:r>
    </w:p>
    <w:p w:rsidR="00604256" w:rsidP="00604256" w:rsidRDefault="00604256">
      <w:pPr>
        <w:jc w:val="both"/>
      </w:pPr>
      <w:r>
        <w:t>- zahtijeva li da se predmet osiguranja proda putem javnog bilježnika</w:t>
      </w:r>
    </w:p>
    <w:p w:rsidR="00604256" w:rsidP="00604256" w:rsidRDefault="00604256">
      <w:pPr>
        <w:jc w:val="both"/>
      </w:pPr>
      <w:r>
        <w:t>- o najnižoj cijeni po kojoj se predmet osiguranja može prodati</w:t>
      </w:r>
    </w:p>
    <w:p w:rsidR="00604256" w:rsidP="00604256" w:rsidRDefault="00604256">
      <w:pPr>
        <w:jc w:val="both"/>
      </w:pPr>
      <w:r>
        <w:t>- te o imenovanju javnog bilježnika koji će obaviti prodaju</w:t>
      </w:r>
    </w:p>
    <w:p w:rsidR="00604256" w:rsidP="00604256" w:rsidRDefault="00604256">
      <w:pPr>
        <w:jc w:val="both"/>
      </w:pPr>
      <w:r>
        <w:t>uz obvezu predujmljivanja predvidivih troškova parničnog postupka u iznosu od 57.062,50 kn</w:t>
      </w:r>
    </w:p>
    <w:p w:rsidR="00604256" w:rsidP="00604256" w:rsidRDefault="00604256">
      <w:pPr>
        <w:jc w:val="both"/>
      </w:pPr>
      <w:r>
        <w:t>od strane stečajnih vjerovnika.</w:t>
      </w:r>
    </w:p>
    <w:p w:rsidR="00632F05" w:rsidP="00604256" w:rsidRDefault="00632F05">
      <w:pPr>
        <w:jc w:val="both"/>
      </w:pPr>
    </w:p>
    <w:p w:rsidR="00604256" w:rsidP="00604256" w:rsidRDefault="00B2598A">
      <w:pPr>
        <w:jc w:val="both"/>
      </w:pPr>
      <w:r>
        <w:t>2</w:t>
      </w:r>
      <w:r w:rsidR="00604256">
        <w:t>. Ukoliko vjerovnici ne donesu pozitivnu odluku o pokretanju parničnog postupka</w:t>
      </w:r>
      <w:r w:rsidR="00632F05">
        <w:t xml:space="preserve"> </w:t>
      </w:r>
      <w:r w:rsidR="00604256">
        <w:t>protiv Željka Stanića radi pobijanja pravne radnje dužnika, potrebno je dati suglasnost stečajnoj</w:t>
      </w:r>
      <w:r w:rsidR="00632F05">
        <w:t xml:space="preserve"> </w:t>
      </w:r>
      <w:r w:rsidR="00604256">
        <w:t>upraviteljici za izdavanje tabularne isprave izlučnom vjerovniku – Željku Staniću radi upisa</w:t>
      </w:r>
      <w:r w:rsidR="00632F05">
        <w:t xml:space="preserve"> u</w:t>
      </w:r>
      <w:r w:rsidR="00604256">
        <w:t>knjižbe prava vlasništva e nekretnine – jedno i pola sobnog stana broj 11, površine 43,25 m2,</w:t>
      </w:r>
      <w:r w:rsidR="00CA6862">
        <w:t xml:space="preserve"> </w:t>
      </w:r>
      <w:r w:rsidR="00604256">
        <w:t>D1, S1, III kat, sa spremištem broj 11 površine 1,25 m2, u podrumu, ukupne površine 44,</w:t>
      </w:r>
      <w:r w:rsidR="00547D18">
        <w:t>50</w:t>
      </w:r>
      <w:r w:rsidR="00632F05">
        <w:t xml:space="preserve"> </w:t>
      </w:r>
      <w:r w:rsidR="00604256">
        <w:t>m2, u stambeno-poslovnom objektu oznake KS-3, na adresi Zagreb, Strojarska cesta 12 a, koja</w:t>
      </w:r>
      <w:r w:rsidR="00CA6862">
        <w:t xml:space="preserve"> </w:t>
      </w:r>
      <w:r w:rsidR="00604256">
        <w:t>je sagrađen na k.č.br.343/7, K.O. Trnje</w:t>
      </w:r>
    </w:p>
    <w:p w:rsidR="00CA6862" w:rsidP="00604256" w:rsidRDefault="00CA6862">
      <w:pPr>
        <w:jc w:val="both"/>
      </w:pPr>
    </w:p>
    <w:p w:rsidR="00CA6862" w:rsidP="00604256" w:rsidRDefault="00CA6862">
      <w:pPr>
        <w:jc w:val="both"/>
      </w:pPr>
    </w:p>
    <w:p w:rsidR="00BE5D3D" w:rsidP="00BE5D3D" w:rsidRDefault="00BE5D3D">
      <w:pPr>
        <w:jc w:val="both"/>
      </w:pPr>
      <w:r>
        <w:tab/>
        <w:t>Ad.1.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ab/>
        <w:t xml:space="preserve">Stečajni upravitelj </w:t>
      </w:r>
      <w:r w:rsidR="0045182B">
        <w:t>izlaže kao u podnesku od 14.12.2</w:t>
      </w:r>
      <w:r w:rsidR="00841129">
        <w:t>02</w:t>
      </w:r>
      <w:r w:rsidR="0045182B">
        <w:t xml:space="preserve">0. koji je objavljen na mrežnoj stranici e Oglasna ploča sudova </w:t>
      </w:r>
      <w:r w:rsidRPr="0045182B" w:rsidR="0045182B">
        <w:t>15.12.2</w:t>
      </w:r>
      <w:r w:rsidR="00841129">
        <w:t>02</w:t>
      </w:r>
      <w:r w:rsidRPr="0045182B" w:rsidR="0045182B">
        <w:t>0.</w:t>
      </w:r>
    </w:p>
    <w:p w:rsidR="00BE5D3D" w:rsidP="00BE5D3D" w:rsidRDefault="00BE5D3D">
      <w:pPr>
        <w:jc w:val="both"/>
      </w:pPr>
      <w:r>
        <w:t xml:space="preserve"> </w:t>
      </w:r>
    </w:p>
    <w:p w:rsidR="00647060" w:rsidP="00BE5D3D" w:rsidRDefault="00BE5D3D">
      <w:pPr>
        <w:jc w:val="both"/>
      </w:pPr>
      <w:r>
        <w:tab/>
      </w:r>
      <w:r w:rsidRPr="00EF1C91">
        <w:t>Nazočni vjerovni</w:t>
      </w:r>
      <w:r w:rsidR="00647060">
        <w:t>k HRVATSKE ŠUME je suzdržan.</w:t>
      </w:r>
    </w:p>
    <w:p w:rsidR="00BE5D3D" w:rsidP="00647060" w:rsidRDefault="00647060">
      <w:pPr>
        <w:ind w:firstLine="708"/>
        <w:jc w:val="both"/>
      </w:pPr>
      <w:r>
        <w:t xml:space="preserve">Nazočni vjerovnik Republika Hrvatska navodi da sami neće predujmiti predmetni iznos. Eventualno da je netko od vjerovnika voljan predujmiti dio troškova moglo bi se razmatrati o participiranim u troškovima, posebno stoga što vjerovnik RH i ne bi došao do naplate.  </w:t>
      </w:r>
      <w:r w:rsidRPr="00EF1C91" w:rsidR="00EF1C91">
        <w:t xml:space="preserve"> </w:t>
      </w:r>
    </w:p>
    <w:p w:rsidR="003D2E7C" w:rsidP="00BE5D3D" w:rsidRDefault="003D2E7C">
      <w:pPr>
        <w:jc w:val="both"/>
      </w:pPr>
    </w:p>
    <w:p w:rsidR="003D2E7C" w:rsidP="00BE5D3D" w:rsidRDefault="00B7779F">
      <w:pPr>
        <w:ind w:firstLine="708"/>
        <w:jc w:val="both"/>
      </w:pPr>
      <w:r>
        <w:t>Ad. 2.</w:t>
      </w:r>
    </w:p>
    <w:p w:rsidR="00203B95" w:rsidP="00BE5D3D" w:rsidRDefault="00203B95">
      <w:pPr>
        <w:ind w:firstLine="708"/>
        <w:jc w:val="both"/>
      </w:pPr>
    </w:p>
    <w:p w:rsidR="001143C1" w:rsidP="00BE5D3D" w:rsidRDefault="001143C1">
      <w:pPr>
        <w:ind w:firstLine="708"/>
        <w:jc w:val="both"/>
      </w:pPr>
      <w:r>
        <w:t>Nazočni vjerovnik HRVATSKE ŠUME je suzdržan.</w:t>
      </w:r>
    </w:p>
    <w:p w:rsidR="001143C1" w:rsidP="00BE5D3D" w:rsidRDefault="001143C1">
      <w:pPr>
        <w:ind w:firstLine="708"/>
        <w:jc w:val="both"/>
      </w:pPr>
      <w:r>
        <w:t>Nazočni vjerovnika Repu</w:t>
      </w:r>
      <w:r w:rsidR="00C56207">
        <w:t>b</w:t>
      </w:r>
      <w:r>
        <w:t>like Hrvatske ističe da ukoliko se ne prikupe sredstva za pokretanje parnice ista se neće moći pokrenuti, te se u tom slučaju daje suglasnost stečajnom upravite</w:t>
      </w:r>
      <w:r w:rsidR="00C56207">
        <w:t>lju izdati tabularnu izjavu za pr</w:t>
      </w:r>
      <w:r>
        <w:t>edmetni stan.</w:t>
      </w:r>
    </w:p>
    <w:p w:rsidR="00203B95" w:rsidP="00BE5D3D" w:rsidRDefault="00203B95">
      <w:pPr>
        <w:ind w:firstLine="708"/>
        <w:jc w:val="both"/>
      </w:pPr>
    </w:p>
    <w:p w:rsidR="00BE5D3D" w:rsidP="00BE5D3D" w:rsidRDefault="00BE5D3D">
      <w:pPr>
        <w:ind w:firstLine="708"/>
        <w:jc w:val="both"/>
      </w:pPr>
      <w:r>
        <w:t>Stečajni sudac donosi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center"/>
      </w:pPr>
      <w:r>
        <w:t>r je š e n j e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ab/>
      </w:r>
      <w:r w:rsidR="00C56207">
        <w:t>O</w:t>
      </w:r>
      <w:r>
        <w:t>dluk</w:t>
      </w:r>
      <w:r w:rsidR="00C56207">
        <w:t>e</w:t>
      </w:r>
      <w:r>
        <w:t xml:space="preserve"> Skupšti</w:t>
      </w:r>
      <w:r w:rsidR="00C56207">
        <w:t>ne vjerovnika bit će objavljene na e-oglasnoj ploči suda, a posebnim rješenjem pozvat će se vjerovnici u roku 8 dana uplati</w:t>
      </w:r>
      <w:r w:rsidR="003C696B">
        <w:t xml:space="preserve">ti predujam za vođenje parnice. </w:t>
      </w:r>
    </w:p>
    <w:p w:rsidR="00BE5D3D" w:rsidP="00BE5D3D" w:rsidRDefault="00BE5D3D">
      <w:pPr>
        <w:jc w:val="both"/>
      </w:pPr>
    </w:p>
    <w:p w:rsidR="00BE5D3D" w:rsidP="00BE5D3D" w:rsidRDefault="003F6236">
      <w:pPr>
        <w:jc w:val="center"/>
      </w:pPr>
      <w:r>
        <w:t>Dovršeno u 10,20</w:t>
      </w:r>
      <w:r w:rsidR="00BE5D3D">
        <w:t xml:space="preserve"> sati.</w:t>
      </w:r>
    </w:p>
    <w:p w:rsidR="00BE5D3D" w:rsidP="00BE5D3D" w:rsidRDefault="00BE5D3D">
      <w:pPr>
        <w:jc w:val="center"/>
      </w:pP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 xml:space="preserve">                                                                                                              Stečajni sudac</w:t>
      </w:r>
    </w:p>
    <w:p w:rsidR="00BE5D3D" w:rsidP="00917B4D" w:rsidRDefault="00917B4D">
      <w:pPr>
        <w:ind w:left="5664" w:firstLine="708"/>
        <w:jc w:val="both"/>
      </w:pPr>
      <w:r>
        <w:t xml:space="preserve">    </w:t>
      </w:r>
      <w:r w:rsidR="00BE5D3D">
        <w:t>Suzana Ivanović</w:t>
      </w:r>
    </w:p>
    <w:p w:rsidR="00BE5D3D" w:rsidP="00917B4D" w:rsidRDefault="00BE5D3D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BE5D3D" w:rsidP="00BE5D3D" w:rsidRDefault="00BE5D3D">
      <w:pPr>
        <w:jc w:val="both"/>
      </w:pPr>
    </w:p>
    <w:p w:rsidR="00BE5D3D" w:rsidP="00BE5D3D" w:rsidRDefault="00BE5D3D">
      <w:pPr>
        <w:jc w:val="both"/>
      </w:pPr>
      <w:r>
        <w:t xml:space="preserve">                                                                                                               Zapisničar</w:t>
      </w:r>
    </w:p>
    <w:p w:rsidR="00BE5D3D" w:rsidP="00BE5D3D" w:rsidRDefault="00BE5D3D">
      <w:pPr>
        <w:jc w:val="both"/>
      </w:pPr>
      <w:r>
        <w:t xml:space="preserve">                                                                                                               Kristina Jugović</w:t>
      </w:r>
    </w:p>
    <w:p w:rsidR="00917B4D" w:rsidP="00BE5D3D" w:rsidRDefault="00917B4D">
      <w:pPr>
        <w:jc w:val="both"/>
      </w:pPr>
    </w:p>
    <w:p w:rsidR="00917B4D" w:rsidP="00BE5D3D" w:rsidRDefault="00917B4D">
      <w:pPr>
        <w:jc w:val="both"/>
      </w:pPr>
    </w:p>
    <w:p w:rsidR="00917B4D" w:rsidP="00917B4D" w:rsidRDefault="00917B4D">
      <w:pPr>
        <w:jc w:val="both"/>
      </w:pPr>
      <w:r>
        <w:t>Stečajna upraviteljica</w:t>
      </w:r>
    </w:p>
    <w:p w:rsidR="00917B4D" w:rsidP="00917B4D" w:rsidRDefault="00917B4D">
      <w:pPr>
        <w:jc w:val="both"/>
      </w:pPr>
      <w:r>
        <w:t>Antonia Selak</w:t>
      </w:r>
    </w:p>
    <w:p w:rsidR="00BE5D3D" w:rsidP="00BE5D3D" w:rsidRDefault="00BE5D3D">
      <w:pPr>
        <w:jc w:val="both"/>
      </w:pPr>
    </w:p>
    <w:p w:rsidR="00E620A3" w:rsidP="00BE5D3D" w:rsidRDefault="00E620A3">
      <w:pPr>
        <w:jc w:val="both"/>
      </w:pPr>
    </w:p>
    <w:p w:rsidR="00BE5D3D" w:rsidP="00BE5D3D" w:rsidRDefault="003C696B">
      <w:pPr>
        <w:jc w:val="both"/>
      </w:pPr>
      <w:r>
        <w:t>Vjerovnici</w:t>
      </w:r>
      <w:r w:rsidR="00E620A3">
        <w:t>:</w:t>
      </w:r>
    </w:p>
    <w:p w:rsidR="003C696B" w:rsidP="003C696B" w:rsidRDefault="003C696B">
      <w:pPr>
        <w:jc w:val="both"/>
      </w:pPr>
      <w:r>
        <w:t>- za vjerovnika RH, Ministarstvo financija, Porezna uprava</w:t>
      </w:r>
    </w:p>
    <w:p w:rsidR="003C696B" w:rsidP="003C696B" w:rsidRDefault="003C696B">
      <w:pPr>
        <w:jc w:val="both"/>
      </w:pPr>
      <w:r>
        <w:t>-Željka Matić Zaborski, zamjenica ŽDO u Karlovcu</w:t>
      </w:r>
    </w:p>
    <w:p w:rsidR="00E620A3" w:rsidP="003C696B" w:rsidRDefault="00E620A3">
      <w:pPr>
        <w:jc w:val="both"/>
      </w:pPr>
    </w:p>
    <w:p w:rsidR="00E620A3" w:rsidP="003C696B" w:rsidRDefault="00E620A3">
      <w:pPr>
        <w:jc w:val="both"/>
      </w:pPr>
    </w:p>
    <w:p w:rsidR="003C696B" w:rsidP="003C696B" w:rsidRDefault="003C696B">
      <w:pPr>
        <w:jc w:val="both"/>
      </w:pPr>
      <w:r w:rsidRPr="009E1106">
        <w:t>- za HRVATSKE</w:t>
      </w:r>
      <w:r>
        <w:t xml:space="preserve"> ŠUME </w:t>
      </w:r>
      <w:r w:rsidRPr="009E1106">
        <w:t xml:space="preserve">– </w:t>
      </w:r>
    </w:p>
    <w:p w:rsidR="00BE5D3D" w:rsidP="00BE5D3D" w:rsidRDefault="003C696B">
      <w:pPr>
        <w:jc w:val="both"/>
      </w:pPr>
      <w:r w:rsidRPr="009E1106">
        <w:t>Nikola Horvat odvjetnik iz Karlovca iz OD Rožman i Orebić, zamjenička punomoć u spisu, u zamjeni za odvjetnicu Vlatku Kliš</w:t>
      </w:r>
      <w:r>
        <w:t>anin, iz ZOU Klišanin i partneri</w:t>
      </w:r>
    </w:p>
    <w:sectPr w:rsidR="00BE5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DC"/>
    <w:rsid w:val="00043462"/>
    <w:rsid w:val="001143C1"/>
    <w:rsid w:val="001C576C"/>
    <w:rsid w:val="00203B95"/>
    <w:rsid w:val="00281E96"/>
    <w:rsid w:val="00294C99"/>
    <w:rsid w:val="002F5888"/>
    <w:rsid w:val="003C696B"/>
    <w:rsid w:val="003D2E7C"/>
    <w:rsid w:val="003D7851"/>
    <w:rsid w:val="003F6236"/>
    <w:rsid w:val="0045182B"/>
    <w:rsid w:val="004907FD"/>
    <w:rsid w:val="004B59F1"/>
    <w:rsid w:val="00547D18"/>
    <w:rsid w:val="00604256"/>
    <w:rsid w:val="006178E4"/>
    <w:rsid w:val="00632F05"/>
    <w:rsid w:val="00647060"/>
    <w:rsid w:val="0069689A"/>
    <w:rsid w:val="006B1F55"/>
    <w:rsid w:val="00810FD1"/>
    <w:rsid w:val="00841129"/>
    <w:rsid w:val="008A71A0"/>
    <w:rsid w:val="008D14B4"/>
    <w:rsid w:val="00917B4D"/>
    <w:rsid w:val="009E1106"/>
    <w:rsid w:val="00AD460D"/>
    <w:rsid w:val="00B21DF8"/>
    <w:rsid w:val="00B2598A"/>
    <w:rsid w:val="00B7779F"/>
    <w:rsid w:val="00BE5D3D"/>
    <w:rsid w:val="00C536A5"/>
    <w:rsid w:val="00C56207"/>
    <w:rsid w:val="00CA6862"/>
    <w:rsid w:val="00CD4ECF"/>
    <w:rsid w:val="00E24FDC"/>
    <w:rsid w:val="00E620A3"/>
    <w:rsid w:val="00EF1C91"/>
    <w:rsid w:val="00FD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E5D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D78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78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785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785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785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D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D7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----------</izvorni_sadrzaj>
    <derivirana_varijabla naziv="DomainObject.Prostorija.Naziv_1">----------</derivirana_varijabla>
  </DomainObject.Prostorija.Naziv>
  <DomainObject.Prostorija.Oznaka>
    <izvorni_sadrzaj>----------</izvorni_sadrzaj>
    <derivirana_varijabla naziv="DomainObject.Prostorija.Oznaka_1">----------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2021.</izvorni_sadrzaj>
    <derivirana_varijabla naziv="DomainObject.StvarniPocetakDatum_1">26. siječnja 2021.</derivirana_varijabla>
  </DomainObject.StvarniPocetakDatum>
  <DomainObject.StvarniZavrsetakDatum>
    <izvorni_sadrzaj>26. siječnja 2021.</izvorni_sadrzaj>
    <derivirana_varijabla naziv="DomainObject.StvarniZavrsetakDatum_1">26. siječnja 2021.</derivirana_varijabla>
  </DomainObject.StvarniZavrsetakDatum>
  <DomainObject.PlaniraniZavrsetakDatum>
    <izvorni_sadrzaj>26. siječnja 2021.</izvorni_sadrzaj>
    <derivirana_varijabla naziv="DomainObject.PlaniraniZavrsetakDatum_1">26. siječnja 2021.</derivirana_varijabla>
  </DomainObject.PlaniraniZavrsetakDatum>
  <DomainObject.PlaniraniPocetakDatum>
    <izvorni_sadrzaj>26. siječnja 2021.</izvorni_sadrzaj>
    <derivirana_varijabla naziv="DomainObject.PlaniraniPocetakDatum_1">26. siječnja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2021.</izvorni_sadrzaj>
    <derivirana_varijabla naziv="DomainObject.Zapisnik.DatumKreiranja_1">26.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St-4635/2016-98</izvorni_sadrzaj>
    <derivirana_varijabla naziv="DomainObject.Zapisnik.Oznaka_1">St-4635/2016-98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3 sveska</izvorni_sadrzaj>
    <derivirana_varijabla naziv="DomainObject.Predmet.PrimjedbaSuca_1">spis ima 3 sveska</derivirana_varijabla>
  </DomainObject.Predmet.PrimjedbaSuca>
  <DomainObject.Predmet.ProtustrankaFormated>
    <izvorni_sadrzaj>  NAPRIJED INFO d.o.o. u stečaju zastupanog po punomoćniku Jadranka Lončarić</izvorni_sadrzaj>
    <derivirana_varijabla naziv="DomainObject.Predmet.ProtustrankaFormated_1">  NAPRIJED INFO d.o.o. u stečaju zastupanog po punomoćniku Jadranka Lončarić</derivirana_varijabla>
  </DomainObject.Predmet.ProtustrankaFormated>
  <DomainObject.Predmet.ProtustrankaFormatedOIB>
    <izvorni_sadrzaj>  NAPRIJED INFO d.o.o. u stečaju, OIB 54131174730 zastupanog po punomoćniku Jadranka Lončarić</izvorni_sadrzaj>
    <derivirana_varijabla naziv="DomainObject.Predmet.ProtustrankaFormatedOIB_1">  NAPRIJED INFO d.o.o. u stečaju, OIB 54131174730 zastupanog po punomoćniku Jadranka Lončarić</derivirana_varijabla>
  </DomainObject.Predmet.ProtustrankaFormatedOIB>
  <DomainObject.Predmet.ProtustrankaFormatedWithAdress>
    <izvorni_sadrzaj> NAPRIJED INFO d.o.o. u stečaju, Kopačevski put 1/C, 10000 Zagreb zastupanog po punomoćniku Jadranka Lončarić</izvorni_sadrzaj>
    <derivirana_varijabla naziv="DomainObject.Predmet.ProtustrankaFormatedWithAdress_1"> NAPRIJED INFO d.o.o. u stečaju, Kopačevski put 1/C, 10000 Zagreb zastupanog po punomoćniku Jadranka Lončarić</derivirana_varijabla>
  </DomainObject.Predmet.ProtustrankaFormatedWithAdress>
  <DomainObject.Predmet.ProtustrankaFormatedWithAdressOIB>
    <izvorni_sadrzaj> NAPRIJED INFO d.o.o. u stečaju, OIB 54131174730, Kopačevski put 1/C, 10000 Zagreb zastupanog po punomoćniku Jadranka Lončarić</izvorni_sadrzaj>
    <derivirana_varijabla naziv="DomainObject.Predmet.ProtustrankaFormatedWithAdressOIB_1"> NAPRIJED INFO d.o.o. u stečaju, OIB 54131174730, Kopačevski put 1/C, 10000 Zagreb zastupanog po punomoćniku Jadranka Lončarić</derivirana_varijabla>
  </DomainObject.Predmet.ProtustrankaFormatedWithAdressOIB>
  <DomainObject.Predmet.ProtustrankaWithAdress>
    <izvorni_sadrzaj>NAPRIJED INFO d.o.o. u stečaju Kopačevski put 1/C, 10000 Zagreb</izvorni_sadrzaj>
    <derivirana_varijabla naziv="DomainObject.Predmet.ProtustrankaWithAdress_1">NAPRIJED INFO d.o.o. u stečaju Kopačevski put 1/C, 10000 Zagreb</derivirana_varijabla>
  </DomainObject.Predmet.ProtustrankaWithAdress>
  <DomainObject.Predmet.ProtustrankaWithAdressOIB>
    <izvorni_sadrzaj>NAPRIJED INFO d.o.o. u stečaju, OIB 54131174730, Kopačevski put 1/C, 10000 Zagreb</izvorni_sadrzaj>
    <derivirana_varijabla naziv="DomainObject.Predmet.ProtustrankaWithAdressOIB_1">NAPRIJED INFO d.o.o. u stečaju, OIB 54131174730, Kopačevski put 1/C, 10000 Zagreb</derivirana_varijabla>
  </DomainObject.Predmet.ProtustrankaWithAdressOIB>
  <DomainObject.Predmet.ProtustrankaNazivFormated>
    <izvorni_sadrzaj>NAPRIJED INFO d.o.o. u stečaju</izvorni_sadrzaj>
    <derivirana_varijabla naziv="DomainObject.Predmet.ProtustrankaNazivFormated_1">NAPRIJED INFO d.o.o. u stečaju</derivirana_varijabla>
  </DomainObject.Predmet.ProtustrankaNazivFormated>
  <DomainObject.Predmet.ProtustrankaNazivFormatedOIB>
    <izvorni_sadrzaj>NAPRIJED INFO d.o.o. u stečaju, OIB 54131174730</izvorni_sadrzaj>
    <derivirana_varijabla naziv="DomainObject.Predmet.ProtustrankaNazivFormatedOIB_1">NAPRIJED INFO d.o.o. u stečaju,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----------</izvorni_sadrzaj>
    <derivirana_varijabla naziv="DomainObject.Predmet.Referada.Prostorija.Naziv_1">----------</derivirana_varijabla>
  </DomainObject.Predmet.Referada.Prostorija.Naziv>
  <DomainObject.Predmet.Referada.Prostorija.Oznaka>
    <izvorni_sadrzaj>----------</izvorni_sadrzaj>
    <derivirana_varijabla naziv="DomainObject.Predmet.Referada.Prostorija.Oznaka_1">----------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Lončarić; Općinski građanski sud u Zagrebu</izvorni_sadrzaj>
    <derivirana_varijabla naziv="DomainObject.Predmet.StrankaFormated_1">  FINA Regionalni centar Zagreb; Jadranka Lončarić; Općinski građanski sud u Zagrebu</derivirana_varijabla>
  </DomainObject.Predmet.StrankaFormated>
  <DomainObject.Predmet.StrankaFormatedOIB>
    <izvorni_sadrzaj>  FINA Regionalni centar Zagreb, OIB 85821130368; Jadranka Lončarić, OIB 57603196688; Općinski građanski sud u Zagrebu, OIB 01252163117</izvorni_sadrzaj>
    <derivirana_varijabla naziv="DomainObject.Predmet.StrankaFormatedOIB_1">  FINA Regionalni centar Zagreb, OIB 85821130368; Jadranka Lončarić, OIB 57603196688; Općinski građanski sud u Zagrebu, OIB 01252163117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Zagreb; Općinski građanski sud u Zagrebu, Ul. grada Vukovara 84, 10000 Zagreb</izvorni_sadrzaj>
    <derivirana_varijabla naziv="DomainObject.Predmet.StrankaFormatedWithAdress_1"> FINA Regionalni centar Zagreb, Trg svibanjskih žrtava 1995. br. 1, 10000 Zagreb; Jadranka Lončarić, Ulica Grada Gualdo Tadino 3, 10000 Zagreb; Općinski građanski sud u Zagrebu, Ul. grada Vukovara 84,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Zagreb; Općinski građanski sud u Zagrebu, OIB 01252163117, Ul. grada Vukovara 84,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Zagreb; Općinski građanski sud u Zagrebu, OIB 01252163117, Ul. grada Vukovara 84,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Zagreb,Općinski građanski sud u Zagrebu Ul. grada Vukovara 84,10000 Zagreb</izvorni_sadrzaj>
    <derivirana_varijabla naziv="DomainObject.Predmet.StrankaWithAdress_1">FINA Regionalni centar Zagreb Trg svibanjskih žrtava 1995. br. 1,10000 Zagreb,Jadranka Lončarić Ulica Grada Gualdo Tadino 3,10000 Zagreb,Općinski građanski sud u Zagrebu Ul. grada Vukovara 84,10000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Zagreb,Općinski građanski sud u Zagrebu, OIB 01252163117, Ul. grada Vukovara 84,10000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Zagreb,Općinski građanski sud u Zagrebu, OIB 01252163117, Ul. grada Vukovara 84,10000 Zagreb</derivirana_varijabla>
  </DomainObject.Predmet.StrankaWithAdressOIB>
  <DomainObject.Predmet.StrankaNazivFormated>
    <izvorni_sadrzaj>FINA Regionalni centar Zagreb,Jadranka Lončarić,Općinski građanski sud u Zagrebu</izvorni_sadrzaj>
    <derivirana_varijabla naziv="DomainObject.Predmet.StrankaNazivFormated_1">FINA Regionalni centar Zagreb,Jadranka Lončarić,Općinski građanski sud u Zagrebu</derivirana_varijabla>
  </DomainObject.Predmet.StrankaNazivFormated>
  <DomainObject.Predmet.StrankaNazivFormatedOIB>
    <izvorni_sadrzaj>FINA Regionalni centar Zagreb, OIB 85821130368,Jadranka Lončarić, OIB 57603196688,Općinski građanski sud u Zagrebu, OIB 01252163117</izvorni_sadrzaj>
    <derivirana_varijabla naziv="DomainObject.Predmet.StrankaNazivFormatedOIB_1">FINA Regionalni centar Zagreb, OIB 85821130368,Jadranka Lončarić, OIB 57603196688,Općinski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SSKa - S. Ivanović</izvorni_sadrzaj>
    <derivirana_varijabla naziv="DomainObject.Predmet.TrenutnaLokacijaSpisa.Naziv_1">2. SSKa - S.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 Regionalni centar Zagreb</item>
      <item>Jadranka Lončarić</item>
      <item>Općinski građanski sud u Zagrebu</item>
    </izvorni_sadrzaj>
    <derivirana_varijabla naziv="DomainObject.Predmet.StrankaListFormated_1">
      <item>FINA Regionalni centar Zagreb</item>
      <item>Jadranka Lončarić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Jadranka Lončarić, OIB 57603196688</item>
      <item>Općinski građanski sud u Zagrebu, OIB 01252163117</item>
    </izvorni_sadrzaj>
    <derivirana_varijabla naziv="DomainObject.Predmet.StrankaListFormatedOIB_1">
      <item>FINA Regionalni centar Zagreb, OIB 85821130368</item>
      <item>Jadranka Lončarić, OIB 57603196688</item>
      <item>Općinski građanski sud u Zagrebu, OIB 01252163117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  <item>Općinski građanski sud u Zagrebu, Ul. grada Vukovara 84,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  <item>Općinski građanski sud u Zagrebu, Ul. grada Vukovara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  <item>Općinski građanski sud u Zagrebu, OIB 01252163117, Ul. grada Vukovara 84,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  <item>Općinski građanski sud u Zagrebu, OIB 01252163117, Ul. grada Vukovara 84, 10000 Zagreb</item>
    </derivirana_varijabla>
  </DomainObject.Predmet.StrankaListFormatedWithAdressOIB>
  <DomainObject.Predmet.StrankaListNazivFormated>
    <izvorni_sadrzaj>
      <item>FINA Regionalni centar Zagreb</item>
      <item>Jadranka Lončarić</item>
      <item>Općinski građanski sud u Zagrebu</item>
    </izvorni_sadrzaj>
    <derivirana_varijabla naziv="DomainObject.Predmet.StrankaListNazivFormated_1">
      <item>FINA Regionalni centar Zagreb</item>
      <item>Jadranka Lončarić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  <item>Općinski građanski sud u Zagrebu, OIB 01252163117</item>
    </izvorni_sadrzaj>
    <derivirana_varijabla naziv="DomainObject.Predmet.StrankaListNazivFormatedOIB_1">
      <item>FINA Regionalni centar Zagreb, OIB 85821130368</item>
      <item>Jadranka Lončarić, OIB 57603196688</item>
      <item>Općinski građanski sud u Zagrebu, OIB 01252163117</item>
    </derivirana_varijabla>
  </DomainObject.Predmet.StrankaListNazivFormatedOIB>
  <DomainObject.Predmet.ProtuStrankaListFormated>
    <izvorni_sadrzaj>
      <item>NAPRIJED INFO d.o.o. u stečaju zastupanog po punomoćniku Jadranka Lončarić</item>
    </izvorni_sadrzaj>
    <derivirana_varijabla naziv="DomainObject.Predmet.ProtuStrankaListFormated_1">
      <item>NAPRIJED INFO d.o.o. u stečaju zastupanog po punomoćniku Jadranka Lončarić</item>
    </derivirana_varijabla>
  </DomainObject.Predmet.ProtuStrankaListFormated>
  <DomainObject.Predmet.ProtuStrankaListFormatedOIB>
    <izvorni_sadrzaj>
      <item>NAPRIJED INFO d.o.o. u stečaju, OIB 54131174730 zastupanog po punomoćniku Jadranka Lončarić</item>
    </izvorni_sadrzaj>
    <derivirana_varijabla naziv="DomainObject.Predmet.ProtuStrankaListFormatedOIB_1">
      <item>NAPRIJED INFO d.o.o. u stečaju, OIB 54131174730 zastupanog po punomoćniku Jadranka Lončarić</item>
    </derivirana_varijabla>
  </DomainObject.Predmet.ProtuStrankaListFormatedOIB>
  <DomainObject.Predmet.ProtuStrankaListFormatedWithAdress>
    <izvorni_sadrzaj>
      <item>NAPRIJED INFO d.o.o. u stečaju, Kopačevski put 1/C, 10000 Zagreb zastupanog po punomoćniku Jadranka Lončarić</item>
    </izvorni_sadrzaj>
    <derivirana_varijabla naziv="DomainObject.Predmet.ProtuStrankaListFormatedWithAdress_1">
      <item>NAPRIJED INFO d.o.o. u stečaju,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 u stečaju, OIB 54131174730, Kopačevski put 1/C, 10000 Zagreb zastupanog po punomoćniku Jadranka Lončarić</item>
    </izvorni_sadrzaj>
    <derivirana_varijabla naziv="DomainObject.Predmet.ProtuStrankaListFormatedWithAdressOIB_1">
      <item>NAPRIJED INFO d.o.o. u stečaju,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 u stečaju</item>
    </izvorni_sadrzaj>
    <derivirana_varijabla naziv="DomainObject.Predmet.ProtuStrankaListNazivFormated_1">
      <item>NAPRIJED INFO d.o.o. u stečaju</item>
    </derivirana_varijabla>
  </DomainObject.Predmet.ProtuStrankaListNazivFormated>
  <DomainObject.Predmet.ProtuStrankaListNazivFormatedOIB>
    <izvorni_sadrzaj>
      <item>NAPRIJED INFO d.o.o. u stečaju, OIB 54131174730</item>
    </izvorni_sadrzaj>
    <derivirana_varijabla naziv="DomainObject.Predmet.ProtuStrankaListNazivFormatedOIB_1">
      <item>NAPRIJED INFO d.o.o. u stečaju, OIB 54131174730</item>
    </derivirana_varijabla>
  </DomainObject.Predmet.ProtuStrankaListNazivFormatedOIB>
  <DomainObject.Predmet.OstaliListFormated>
    <izvorni_sadrzaj>
      <item>Jadranka Lončarić punomoćnica sudionika u postupku NAPRIJED INFO d.o.o. u stečaju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  <item>Krešimir Zečević</item>
    </izvorni_sadrzaj>
    <derivirana_varijabla naziv="DomainObject.Predmet.OstaliListFormated_1">
      <item>Jadranka Lončarić punomoćnica sudionika u postupku NAPRIJED INFO d.o.o. u stečaju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  <item>Krešimir Zečević</item>
    </derivirana_varijabla>
  </DomainObject.Predmet.OstaliListFormated>
  <DomainObject.Predmet.OstaliListFormatedOIB>
    <izvorni_sadrzaj>
      <item>Jadranka Lončarić, OIB 57603196688 punomoćnica sudionika u postupku NAPRIJED INFO d.o.o. u stečaju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  <item>Krešimir Zečević, OIB 19332609025</item>
    </izvorni_sadrzaj>
    <derivirana_varijabla naziv="DomainObject.Predmet.OstaliListFormatedOIB_1">
      <item>Jadranka Lončarić, OIB 57603196688 punomoćnica sudionika u postupku NAPRIJED INFO d.o.o. u stečaju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  <item>Krešimir Zečević, OIB 19332609025</item>
    </derivirana_varijabla>
  </DomainObject.Predmet.OstaliListFormatedOIB>
  <DomainObject.Predmet.OstaliListFormatedWithAdress>
    <izvorni_sadrzaj>
      <item>Jadranka Lončarić, Ulica Grada Gualdo Tadino 3, 10000 Zagreb punomoćnica sudionika u postupku NAPRIJED INFO d.o.o. u stečaju</item>
      <item>Korana Ferdelji, Biskupa Josipa Galjufa 7a, 10000 Zagreb</item>
      <item>Ankica Čenić, Josipa Pupačića 1, 21000 Split</item>
      <item>BETA-GRAF d.o.o., Kopačevski put 1 C, 10000 Zagreb</item>
      <item>Credo banka dioničko društvo "u stečaju", Zrinjsko-Frankopanska 58, 21000 Split</item>
      <item>NAPRIJED COMMERCE, društvo s ograničenom odgovornošću za knjižarstvo, trgovinu i proizvodnju, Mije Silobod Bolšića 3, 10000 Zagreb</item>
      <item>Mato Stjepanović, Pavla Hatza 23, 10000 Zagreb</item>
      <item>ZAGREBAČKI HOLDING d.o.o., Ulica grada Vukovara 41, 10000 Zagreb</item>
      <item>Zoran Stanić, Mije Silobod Bolšića 3, 10000 Zagreb</item>
      <item>HEP-TOPLINARSTVO d.o.o. za proizvodnju i distribuciju toplinske energije, Miševečka 15/a, 10000 Zagreb</item>
      <item>Krešimir Zečević, Medačka ulica 18, 10000 Zagreb</item>
    </izvorni_sadrzaj>
    <derivirana_varijabla naziv="DomainObject.Predmet.OstaliListFormatedWithAdress_1">
      <item>Jadranka Lončarić, Ulica Grada Gualdo Tadino 3, 10000 Zagreb punomoćnica sudionika u postupku NAPRIJED INFO d.o.o. u stečaju</item>
      <item>Korana Ferdelji, Biskupa Josipa Galjufa 7a, 10000 Zagreb</item>
      <item>Ankica Čenić, Josipa Pupačića 1, 21000 Split</item>
      <item>BETA-GRAF d.o.o., Kopačevski put 1 C, 10000 Zagreb</item>
      <item>Credo banka dioničko društvo "u stečaju", Zrinjsko-Frankopanska 58, 21000 Split</item>
      <item>NAPRIJED COMMERCE, društvo s ograničenom odgovornošću za knjižarstvo, trgovinu i proizvodnju, Mije Silobod Bolšića 3, 10000 Zagreb</item>
      <item>Mato Stjepanović, Pavla Hatza 23, 10000 Zagreb</item>
      <item>ZAGREBAČKI HOLDING d.o.o., Ulica grada Vukovara 41, 10000 Zagreb</item>
      <item>Zoran Stanić, Mije Silobod Bolšića 3, 10000 Zagreb</item>
      <item>HEP-TOPLINARSTVO d.o.o. za proizvodnju i distribuciju toplinske energije, Miševečka 15/a, 10000 Zagreb</item>
      <item>Krešimir Zečević, Medačka ulica 18, 10000 Zagreb</item>
    </derivirana_varijabla>
  </DomainObject.Predmet.OstaliListFormatedWithAdress>
  <DomainObject.Predmet.OstaliListFormatedWithAdressOIB>
    <izvorni_sadrzaj>
      <item>Jadranka Lončarić, OIB 57603196688, Ulica Grada Gualdo Tadino 3, 10000 Zagreb punomoćnica sudionika u postupku NAPRIJED INFO d.o.o. u stečaju</item>
      <item>Korana Ferdelji, OIB 74691192835, Biskupa Josipa Galjufa 7a, 10000 Zagreb</item>
      <item>Ankica Čenić, OIB 67541309757, Josipa Pupačića 1, 21000 Split</item>
      <item>BETA-GRAF d.o.o., OIB 54822096277, Kopačevski put 1 C, 10000 Zagreb</item>
      <item>Credo banka dioničko društvo "u stečaju", OIB 94141384086, Zrinjsko-Frankopanska 58, 21000 Split</item>
      <item>NAPRIJED COMMERCE, društvo s ograničenom odgovornošću za knjižarstvo, trgovinu i proizvodnju, OIB 14112477239, Mije Silobod Bolšića 3, 10000 Zagreb</item>
      <item>Mato Stjepanović, OIB 21874955861, Pavla Hatza 23, 10000 Zagreb</item>
      <item>ZAGREBAČKI HOLDING d.o.o., OIB 85584865987, Ulica grada Vukovara 41, 10000 Zagreb</item>
      <item>Zoran Stanić, OIB 38497965074, Mije Silobod Bolšića 3, 10000 Zagreb</item>
      <item>HEP-TOPLINARSTVO d.o.o. za proizvodnju i distribuciju toplinske energije, OIB 15907062900, Miševečka 15/a, 10000 Zagreb</item>
      <item>Krešimir Zečević, OIB 19332609025, Medačka ulica 18, 10000 Zagreb</item>
    </izvorni_sadrzaj>
    <derivirana_varijabla naziv="DomainObject.Predmet.OstaliListFormatedWithAdressOIB_1">
      <item>Jadranka Lončarić, OIB 57603196688, Ulica Grada Gualdo Tadino 3, 10000 Zagreb punomoćnica sudionika u postupku NAPRIJED INFO d.o.o. u stečaju</item>
      <item>Korana Ferdelji, OIB 74691192835, Biskupa Josipa Galjufa 7a, 10000 Zagreb</item>
      <item>Ankica Čenić, OIB 67541309757, Josipa Pupačića 1, 21000 Split</item>
      <item>BETA-GRAF d.o.o., OIB 54822096277, Kopačevski put 1 C, 10000 Zagreb</item>
      <item>Credo banka dioničko društvo "u stečaju", OIB 94141384086, Zrinjsko-Frankopanska 58, 21000 Split</item>
      <item>NAPRIJED COMMERCE, društvo s ograničenom odgovornošću za knjižarstvo, trgovinu i proizvodnju, OIB 14112477239, Mije Silobod Bolšića 3, 10000 Zagreb</item>
      <item>Mato Stjepanović, OIB 21874955861, Pavla Hatza 23, 10000 Zagreb</item>
      <item>ZAGREBAČKI HOLDING d.o.o., OIB 85584865987, Ulica grada Vukovara 41, 10000 Zagreb</item>
      <item>Zoran Stanić, OIB 38497965074, Mije Silobod Bolšića 3, 10000 Zagreb</item>
      <item>HEP-TOPLINARSTVO d.o.o. za proizvodnju i distribuciju toplinske energije, OIB 15907062900, Miševečka 15/a, 10000 Zagreb</item>
      <item>Krešimir Zečević, OIB 19332609025, Medačka ulica 18, 10000 Zagreb</item>
    </derivirana_varijabla>
  </DomainObject.Predmet.OstaliListFormatedWithAdressOIB>
  <DomainObject.Predmet.OstaliListNazivFormated>
    <izvorni_sadrzaj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  <item>Krešimir Zečević</item>
    </izvorni_sadrzaj>
    <derivirana_varijabla naziv="DomainObject.Predmet.OstaliListNazivFormated_1"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  <item>Krešimir Zečević</item>
    </derivirana_varijabla>
  </DomainObject.Predmet.OstaliListNazivFormated>
  <DomainObject.Predmet.OstaliListNazivFormatedOIB>
    <izvorni_sadrzaj>
      <item>Jadranka Lončarić, OIB 57603196688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  <item>Krešimir Zečević, OIB 19332609025</item>
    </izvorni_sadrzaj>
    <derivirana_varijabla naziv="DomainObject.Predmet.OstaliListNazivFormatedOIB_1">
      <item>Jadranka Lončarić, OIB 57603196688</item>
      <item>Korana Ferdelji, OIB 74691192835</item>
      <item>Ankica Čenić, OIB 67541309757</item>
      <item>BETA-GRAF d.o.o., OIB 54822096277</item>
      <item>Credo banka dioničko društvo "u stečaju", OIB 94141384086</item>
      <item>NAPRIJED COMMERCE, društvo s ograničenom odgovornošću za knjižarstvo, trgovinu i proizvodnju, OIB 14112477239</item>
      <item>Mato Stjepanović, OIB 21874955861</item>
      <item>ZAGREBAČKI HOLDING d.o.o., OIB 85584865987</item>
      <item>Zoran Stanić, OIB 38497965074</item>
      <item>HEP-TOPLINARSTVO d.o.o. za proizvodnju i distribuciju toplinske energije, OIB 15907062900</item>
      <item>Krešimir Zečević, OIB 19332609025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2021.</izvorni_sadrzaj>
    <derivirana_varijabla naziv="DomainObject.Datum_1">26. siječnja 2021.</derivirana_varijabla>
  </DomainObject.Datum>
  <DomainObject.PoslovniBrojDokumenta>
    <izvorni_sadrzaj>St-4635/2016-98</izvorni_sadrzaj>
    <derivirana_varijabla naziv="DomainObject.PoslovniBrojDokumenta_1">St-4635/2016-98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 u stečaju</izvorni_sadrzaj>
    <derivirana_varijabla naziv="DomainObject.Predmet.ProtustrankaIDrugi_1">NAPRIJED INFO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 u stečaju, OIB 54131174730, Kopačevski put 1/C, 10000 Zagreb</izvorni_sadrzaj>
    <derivirana_varijabla naziv="DomainObject.Predmet.ProtustrankaIDrugiAdressOIB_1">NAPRIJED INFO d.o.o. u stečaju,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 u stečaju</item>
      <item>Jadranka Lončarić</item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  <item>Krešimir Zečević</item>
      <item>Općinski građanski sud u Zagrebu</item>
    </izvorni_sadrzaj>
    <derivirana_varijabla naziv="DomainObject.Predmet.SudioniciListNaziv_1">
      <item>FINA Regionalni centar Zagreb</item>
      <item>NAPRIJED INFO d.o.o. u stečaju</item>
      <item>Jadranka Lončarić</item>
      <item>Jadranka Lončarić</item>
      <item>Korana Ferdelji</item>
      <item>Ankica Čenić</item>
      <item>BETA-GRAF d.o.o.</item>
      <item>Credo banka dioničko društvo "u stečaju"</item>
      <item>NAPRIJED COMMERCE, društvo s ograničenom odgovornošću za knjižarstvo, trgovinu i proizvodnju</item>
      <item>Mato Stjepanović</item>
      <item>ZAGREBAČKI HOLDING d.o.o.</item>
      <item>Zoran Stanić</item>
      <item>HEP-TOPLINARSTVO d.o.o. za proizvodnju i distribuciju toplinske energije</item>
      <item>Krešimir Zečević</item>
      <item>Općinski građanski sud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 u stečaju,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  <item>Ankica Čenić, OIB 67541309757, Josipa Pupačića 1,21000 Split</item>
      <item>BETA-GRAF d.o.o., OIB 54822096277, Kopačevski put 1 C,10000 Zagreb</item>
      <item>Credo banka dioničko društvo "u stečaju", OIB 94141384086, Zrinjsko-Frankopanska 58,21000 Split</item>
      <item>NAPRIJED COMMERCE, društvo s ograničenom odgovornošću za knjižarstvo, trgovinu i proizvodnju, OIB 14112477239, Mije Silobod Bolšića 3,10000 Zagreb</item>
      <item>Mato Stjepanović, OIB 21874955861, Pavla Hatza 23,10000 Zagreb</item>
      <item>ZAGREBAČKI HOLDING d.o.o., OIB 85584865987, Ulica grada Vukovara 41,10000 Zagreb</item>
      <item>Zoran Stanić, OIB 38497965074, Mije Silobod Bolšića 3,10000 Zagreb</item>
      <item>HEP-TOPLINARSTVO d.o.o. za proizvodnju i distribuciju toplinske energije, OIB 15907062900, Miševečka 15/a,10000 Zagreb</item>
      <item>Krešimir Zečević, OIB 19332609025, Medačka ulica 18,10000 Zagreb</item>
      <item>Općinski građanski sud u Zagrebu, OIB 01252163117, Ul. grada Vukovara 84,10000 Zagreb</item>
    </izvorni_sadrzaj>
    <derivirana_varijabla naziv="DomainObject.Predmet.SudioniciListAdressOIB_1">
      <item>FINA Regionalni centar Zagreb, OIB 85821130368, Trg svibanjskih žrtava 1995. br. 1,10000 Zagreb</item>
      <item>NAPRIJED INFO d.o.o. u stečaju,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  <item>Ankica Čenić, OIB 67541309757, Josipa Pupačića 1,21000 Split</item>
      <item>BETA-GRAF d.o.o., OIB 54822096277, Kopačevski put 1 C,10000 Zagreb</item>
      <item>Credo banka dioničko društvo "u stečaju", OIB 94141384086, Zrinjsko-Frankopanska 58,21000 Split</item>
      <item>NAPRIJED COMMERCE, društvo s ograničenom odgovornošću za knjižarstvo, trgovinu i proizvodnju, OIB 14112477239, Mije Silobod Bolšića 3,10000 Zagreb</item>
      <item>Mato Stjepanović, OIB 21874955861, Pavla Hatza 23,10000 Zagreb</item>
      <item>ZAGREBAČKI HOLDING d.o.o., OIB 85584865987, Ulica grada Vukovara 41,10000 Zagreb</item>
      <item>Zoran Stanić, OIB 38497965074, Mije Silobod Bolšića 3,10000 Zagreb</item>
      <item>HEP-TOPLINARSTVO d.o.o. za proizvodnju i distribuciju toplinske energije, OIB 15907062900, Miševečka 15/a,10000 Zagreb</item>
      <item>Krešimir Zečević, OIB 19332609025, Medačka ulica 18,10000 Zagreb</item>
      <item>Općinski građanski sud u Zagrebu, OIB 01252163117, Ul.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54131174730</item>
      <item>, OIB 57603196688</item>
      <item>, OIB 57603196688</item>
      <item>, OIB 74691192835</item>
      <item>, OIB 67541309757</item>
      <item>, OIB 54822096277</item>
      <item>, OIB 94141384086</item>
      <item>, OIB 14112477239</item>
      <item>, OIB 21874955861</item>
      <item>, OIB 85584865987</item>
      <item>, OIB 38497965074</item>
      <item>, OIB 15907062900</item>
      <item>, OIB 19332609025</item>
      <item>, OIB 01252163117</item>
    </izvorni_sadrzaj>
    <derivirana_varijabla naziv="DomainObject.Predmet.SudioniciListNazivOIB_1">
      <item>, OIB 85821130368</item>
      <item>, OIB 54131174730</item>
      <item>, OIB 57603196688</item>
      <item>, OIB 57603196688</item>
      <item>, OIB 74691192835</item>
      <item>, OIB 67541309757</item>
      <item>, OIB 54822096277</item>
      <item>, OIB 94141384086</item>
      <item>, OIB 14112477239</item>
      <item>, OIB 21874955861</item>
      <item>, OIB 85584865987</item>
      <item>, OIB 38497965074</item>
      <item>, OIB 15907062900</item>
      <item>, OIB 19332609025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Rudeška cesta 160B, 10000 Zagreb</item>
    </izvorni_sadrzaj>
    <derivirana_varijabla naziv="DomainObject.Predmet.StecajniUpraviteljiListAddressOIB_1">
      <item>Antonia Selak, OIB 91237926182, Rudeška cesta 160B,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svibnja 2016.</izvorni_sadrzaj>
    <derivirana_varijabla naziv="DomainObject.Predmet.DatumPocetkaProcesa_1">30. svibnja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534</properties:Words>
  <properties:Characters>3018</properties:Characters>
  <properties:Lines>98</properties:Lines>
  <properties:Paragraphs>41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2021-01-18T09:55:00Z</dcterms:created>
  <dc:creator>Suzana Ivanović</dc:creator>
  <dc:description/>
  <cp:keywords/>
  <cp:lastModifiedBy>Kristina Jugović</cp:lastModifiedBy>
  <cp:lastPrinted>2021-01-26T09:20:00Z</cp:lastPrinted>
  <dcterms:modified xmlns:xsi="http://www.w3.org/2001/XMLSchema-instance" xsi:type="dcterms:W3CDTF">2021-01-26T09:21:00Z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St-4635/2016-98 / Zapisnik - Skupština vjerovnika (St-4635-16 NAPRIJED INFO - ZAPISINK - SKUPŠTINA - PARNICA.docx)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